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AA" w:rsidRDefault="00EA1CAA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EA1CAA" w:rsidRDefault="00EA1CAA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EA1CAA" w:rsidRPr="000C0D75" w:rsidRDefault="00EA1CAA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A1CAA" w:rsidRDefault="00EA1CAA" w:rsidP="00A007CE">
      <w:pPr>
        <w:tabs>
          <w:tab w:val="left" w:pos="6521"/>
        </w:tabs>
        <w:ind w:left="5670"/>
      </w:pPr>
    </w:p>
    <w:p w:rsidR="00EA1CAA" w:rsidRPr="000941D1" w:rsidRDefault="00EA1CAA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A1CAA" w:rsidRDefault="00EA1CAA" w:rsidP="0035020C">
      <w:pPr>
        <w:jc w:val="right"/>
      </w:pPr>
    </w:p>
    <w:p w:rsidR="00EA1CAA" w:rsidRPr="0035020C" w:rsidRDefault="00EA1CAA" w:rsidP="0035020C">
      <w:pPr>
        <w:jc w:val="right"/>
        <w:rPr>
          <w:sz w:val="20"/>
          <w:szCs w:val="20"/>
        </w:rPr>
      </w:pPr>
    </w:p>
    <w:p w:rsidR="00EA1CAA" w:rsidRDefault="00EA1CA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A1CAA" w:rsidRPr="008B481F" w:rsidRDefault="00EA1CA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A1CAA" w:rsidRPr="00076B0D" w:rsidRDefault="00EA1CAA" w:rsidP="00304C91">
      <w:r w:rsidRPr="00076B0D">
        <w:t xml:space="preserve">_____________________________________________________________________________, </w:t>
      </w:r>
    </w:p>
    <w:p w:rsidR="00EA1CAA" w:rsidRDefault="00EA1CA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A1CAA" w:rsidRDefault="00EA1CA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A1CAA" w:rsidRPr="008B481F" w:rsidRDefault="00EA1CAA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A1CAA" w:rsidRPr="006D577A" w:rsidRDefault="00EA1CAA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A1CAA" w:rsidRPr="008B481F" w:rsidRDefault="00EA1CA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A1CAA" w:rsidRPr="008B481F" w:rsidRDefault="00EA1CA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A1CAA" w:rsidRPr="006D577A" w:rsidRDefault="00EA1CAA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A1CAA" w:rsidRDefault="00EA1CA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A1CAA" w:rsidRPr="008B481F" w:rsidRDefault="00EA1CA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A1CAA" w:rsidRPr="008B481F" w:rsidRDefault="00EA1CAA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A1CAA" w:rsidRPr="008B481F" w:rsidRDefault="00EA1CAA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A1CAA" w:rsidRPr="008B481F" w:rsidRDefault="00EA1CAA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A1CAA" w:rsidRPr="008B481F" w:rsidRDefault="00EA1CA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A1CAA" w:rsidRDefault="00EA1CA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A1CAA" w:rsidRPr="00016673" w:rsidRDefault="00EA1CA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A1CAA" w:rsidRPr="008B481F" w:rsidRDefault="00EA1CA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A1CAA" w:rsidRPr="008B481F" w:rsidRDefault="00EA1CA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A1CAA" w:rsidRPr="008B481F" w:rsidRDefault="00EA1CA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A1CAA" w:rsidRPr="008B481F" w:rsidRDefault="00EA1CA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A1CAA" w:rsidRPr="008B481F" w:rsidRDefault="00EA1CAA" w:rsidP="00D55255">
      <w:pPr>
        <w:rPr>
          <w:sz w:val="16"/>
          <w:szCs w:val="16"/>
        </w:rPr>
      </w:pPr>
    </w:p>
    <w:p w:rsidR="00EA1CAA" w:rsidRPr="008B481F" w:rsidRDefault="00EA1CA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A1CAA" w:rsidRPr="008B481F" w:rsidRDefault="00EA1CA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A1CAA" w:rsidRPr="008B481F" w:rsidRDefault="00EA1CA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A1CAA" w:rsidRPr="002F14F3" w:rsidRDefault="00EA1CA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A1CAA" w:rsidRPr="008B481F" w:rsidRDefault="00EA1CAA" w:rsidP="00D72657">
      <w:pPr>
        <w:autoSpaceDE w:val="0"/>
        <w:autoSpaceDN w:val="0"/>
        <w:adjustRightInd w:val="0"/>
      </w:pPr>
    </w:p>
    <w:p w:rsidR="00EA1CAA" w:rsidRPr="008B481F" w:rsidRDefault="00EA1CA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A1CAA" w:rsidRPr="002F14F3" w:rsidRDefault="00EA1CA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A1CAA" w:rsidRPr="008B481F" w:rsidRDefault="00EA1CAA" w:rsidP="00D72657">
      <w:pPr>
        <w:autoSpaceDE w:val="0"/>
        <w:autoSpaceDN w:val="0"/>
        <w:adjustRightInd w:val="0"/>
      </w:pPr>
    </w:p>
    <w:p w:rsidR="00EA1CAA" w:rsidRPr="008B481F" w:rsidRDefault="00EA1CAA" w:rsidP="00D72657">
      <w:pPr>
        <w:rPr>
          <w:bCs/>
        </w:rPr>
      </w:pPr>
    </w:p>
    <w:p w:rsidR="00EA1CAA" w:rsidRPr="008B481F" w:rsidRDefault="00EA1CAA" w:rsidP="00D72657">
      <w:pPr>
        <w:autoSpaceDE w:val="0"/>
        <w:autoSpaceDN w:val="0"/>
        <w:adjustRightInd w:val="0"/>
        <w:rPr>
          <w:iCs/>
          <w:spacing w:val="-2"/>
        </w:rPr>
      </w:pPr>
    </w:p>
    <w:p w:rsidR="00EA1CAA" w:rsidRPr="008B481F" w:rsidRDefault="00EA1CA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A1CAA" w:rsidRPr="008B481F" w:rsidRDefault="00EA1CAA" w:rsidP="00D72657"/>
    <w:p w:rsidR="00EA1CAA" w:rsidRDefault="00EA1CAA"/>
    <w:sectPr w:rsidR="00EA1CA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CAA" w:rsidRDefault="00EA1CAA">
      <w:r>
        <w:separator/>
      </w:r>
    </w:p>
  </w:endnote>
  <w:endnote w:type="continuationSeparator" w:id="0">
    <w:p w:rsidR="00EA1CAA" w:rsidRDefault="00EA1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CAA" w:rsidRDefault="00EA1CAA">
      <w:r>
        <w:separator/>
      </w:r>
    </w:p>
  </w:footnote>
  <w:footnote w:type="continuationSeparator" w:id="0">
    <w:p w:rsidR="00EA1CAA" w:rsidRDefault="00EA1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897025"/>
    <w:rsid w:val="008A554F"/>
    <w:rsid w:val="008B481F"/>
    <w:rsid w:val="008F2E3B"/>
    <w:rsid w:val="009458CD"/>
    <w:rsid w:val="00980668"/>
    <w:rsid w:val="009829CA"/>
    <w:rsid w:val="00A007CE"/>
    <w:rsid w:val="00A15727"/>
    <w:rsid w:val="00A73C84"/>
    <w:rsid w:val="00AE3507"/>
    <w:rsid w:val="00AF4973"/>
    <w:rsid w:val="00BA7F72"/>
    <w:rsid w:val="00BE7C90"/>
    <w:rsid w:val="00C9373A"/>
    <w:rsid w:val="00CB1210"/>
    <w:rsid w:val="00D55255"/>
    <w:rsid w:val="00D72657"/>
    <w:rsid w:val="00DB3201"/>
    <w:rsid w:val="00DF29AA"/>
    <w:rsid w:val="00E16048"/>
    <w:rsid w:val="00E445AC"/>
    <w:rsid w:val="00EA1CAA"/>
    <w:rsid w:val="00ED748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605</Words>
  <Characters>3454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8</cp:revision>
  <cp:lastPrinted>2013-02-07T07:22:00Z</cp:lastPrinted>
  <dcterms:created xsi:type="dcterms:W3CDTF">2013-02-26T14:17:00Z</dcterms:created>
  <dcterms:modified xsi:type="dcterms:W3CDTF">2013-04-02T05:49:00Z</dcterms:modified>
</cp:coreProperties>
</file>